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24" w:rsidRDefault="00464572" w:rsidP="007313BF">
      <w:pPr>
        <w:jc w:val="center"/>
        <w:rPr>
          <w:lang w:val="sr-Cyrl-CS"/>
        </w:rPr>
      </w:pPr>
      <w:r>
        <w:rPr>
          <w:lang w:val="en-US"/>
        </w:rPr>
        <w:drawing>
          <wp:inline distT="0" distB="0" distL="0" distR="0">
            <wp:extent cx="1081405" cy="1081405"/>
            <wp:effectExtent l="0" t="0" r="4445" b="4445"/>
            <wp:docPr id="1" name="Picture 1" descr="amblem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blemR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8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CFF" w:rsidRPr="007F625E" w:rsidRDefault="00CD5CFF" w:rsidP="007313BF">
      <w:pPr>
        <w:jc w:val="center"/>
        <w:rPr>
          <w:sz w:val="4"/>
          <w:szCs w:val="4"/>
          <w:lang w:val="sr-Cyrl-CS"/>
        </w:rPr>
      </w:pPr>
    </w:p>
    <w:p w:rsidR="00CD5CFF" w:rsidRPr="007F625E" w:rsidRDefault="00CD5CFF" w:rsidP="007313BF">
      <w:pPr>
        <w:jc w:val="center"/>
        <w:rPr>
          <w:b/>
          <w:sz w:val="28"/>
          <w:szCs w:val="28"/>
          <w:lang w:val="sr-Cyrl-CS"/>
        </w:rPr>
      </w:pPr>
      <w:r w:rsidRPr="007F625E">
        <w:rPr>
          <w:b/>
          <w:sz w:val="28"/>
          <w:szCs w:val="28"/>
          <w:lang w:val="sr-Cyrl-CS"/>
        </w:rPr>
        <w:t>РЕПУБЛИКА СРПСКА</w:t>
      </w:r>
    </w:p>
    <w:p w:rsidR="00CD5CFF" w:rsidRPr="007F625E" w:rsidRDefault="00CD5CFF" w:rsidP="007313BF">
      <w:pPr>
        <w:jc w:val="center"/>
        <w:rPr>
          <w:b/>
          <w:sz w:val="36"/>
          <w:szCs w:val="36"/>
          <w:lang w:val="sr-Cyrl-CS"/>
        </w:rPr>
      </w:pPr>
      <w:r w:rsidRPr="007F625E">
        <w:rPr>
          <w:b/>
          <w:sz w:val="36"/>
          <w:szCs w:val="36"/>
          <w:lang w:val="sr-Cyrl-CS"/>
        </w:rPr>
        <w:t>МИНИСТАРСТВО ПРОСВЈЕТЕ И КУЛТУРЕ</w:t>
      </w:r>
    </w:p>
    <w:p w:rsidR="00015EE7" w:rsidRDefault="00CD5CFF" w:rsidP="007313BF">
      <w:pPr>
        <w:jc w:val="center"/>
        <w:rPr>
          <w:b/>
          <w:caps/>
          <w:lang w:val="sr-Cyrl-CS"/>
        </w:rPr>
      </w:pPr>
      <w:r w:rsidRPr="007F625E">
        <w:rPr>
          <w:b/>
          <w:caps/>
          <w:lang w:val="sr-Cyrl-CS"/>
        </w:rPr>
        <w:t>Републички завод за заштиту културно-историјског и природног насљеђа</w:t>
      </w:r>
    </w:p>
    <w:p w:rsidR="00B22F51" w:rsidRPr="00015EE7" w:rsidRDefault="00464572" w:rsidP="00B22F51">
      <w:pPr>
        <w:pBdr>
          <w:bottom w:val="single" w:sz="4" w:space="5" w:color="auto"/>
        </w:pBdr>
        <w:spacing w:before="120" w:after="80"/>
        <w:jc w:val="center"/>
        <w:rPr>
          <w:b/>
          <w:lang w:val="sr-Latn-CS"/>
        </w:rPr>
      </w:pPr>
      <w:r>
        <w:rPr>
          <w:b/>
          <w:caps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510540</wp:posOffset>
                </wp:positionH>
                <wp:positionV relativeFrom="paragraph">
                  <wp:posOffset>29210</wp:posOffset>
                </wp:positionV>
                <wp:extent cx="5334000" cy="1270"/>
                <wp:effectExtent l="11430" t="11430" r="7620" b="635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0" cy="12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2pt,2.3pt" to="460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" strokecolor="#333" strokeweight="1pt"/>
            </w:pict>
          </mc:Fallback>
        </mc:AlternateContent>
      </w:r>
      <w:r w:rsidR="00B22F51">
        <w:rPr>
          <w:sz w:val="18"/>
          <w:szCs w:val="18"/>
          <w:lang w:val="sr-Cyrl-CS"/>
        </w:rPr>
        <w:t>Вука Караџића 4/</w:t>
      </w:r>
      <w:r w:rsidR="00B22F51">
        <w:rPr>
          <w:sz w:val="18"/>
          <w:szCs w:val="18"/>
        </w:rPr>
        <w:t>VI</w:t>
      </w:r>
      <w:r w:rsidR="00B22F51">
        <w:rPr>
          <w:sz w:val="18"/>
          <w:szCs w:val="18"/>
          <w:lang w:val="sr-Cyrl-CS"/>
        </w:rPr>
        <w:t xml:space="preserve">, 78000 Бањалука, тел: 051/247-419, факс: 051/247-545 </w:t>
      </w:r>
      <w:r w:rsidR="00B22F51">
        <w:rPr>
          <w:sz w:val="18"/>
          <w:szCs w:val="18"/>
          <w:lang w:val="sr-Latn-CS"/>
        </w:rPr>
        <w:t>E-mail: rzzzs@blic.net</w:t>
      </w:r>
    </w:p>
    <w:p w:rsidR="009650DE" w:rsidRPr="00407E57" w:rsidRDefault="009650DE" w:rsidP="009650DE">
      <w:pPr>
        <w:rPr>
          <w:rFonts w:asciiTheme="minorHAnsi" w:hAnsiTheme="minorHAnsi" w:cstheme="minorHAnsi"/>
          <w:b/>
          <w:caps/>
          <w:sz w:val="24"/>
          <w:szCs w:val="24"/>
          <w:lang w:val="sr-Cyrl-CS"/>
        </w:rPr>
      </w:pPr>
      <w:r w:rsidRPr="00407E57">
        <w:rPr>
          <w:rFonts w:asciiTheme="minorHAnsi" w:hAnsiTheme="minorHAnsi" w:cstheme="minorHAnsi"/>
          <w:b/>
          <w:sz w:val="24"/>
          <w:szCs w:val="24"/>
          <w:lang w:val="sr-Cyrl-CS"/>
        </w:rPr>
        <w:t xml:space="preserve">Број: </w:t>
      </w:r>
      <w:r w:rsidR="00407E57" w:rsidRPr="00407E57">
        <w:rPr>
          <w:rFonts w:asciiTheme="minorHAnsi" w:hAnsiTheme="minorHAnsi" w:cstheme="minorHAnsi"/>
          <w:b/>
          <w:sz w:val="24"/>
          <w:szCs w:val="24"/>
          <w:lang w:val="sr-Cyrl-CS"/>
        </w:rPr>
        <w:t>07/1.30/625-800/11</w:t>
      </w:r>
    </w:p>
    <w:p w:rsidR="009650DE" w:rsidRPr="00407E57" w:rsidRDefault="009650DE" w:rsidP="009650DE">
      <w:pPr>
        <w:rPr>
          <w:rFonts w:asciiTheme="minorHAnsi" w:hAnsiTheme="minorHAnsi" w:cstheme="minorHAnsi"/>
          <w:b/>
          <w:caps/>
          <w:sz w:val="24"/>
          <w:szCs w:val="24"/>
          <w:lang w:val="sr-Cyrl-CS"/>
        </w:rPr>
      </w:pPr>
      <w:r w:rsidRPr="00407E57">
        <w:rPr>
          <w:rFonts w:asciiTheme="minorHAnsi" w:hAnsiTheme="minorHAnsi" w:cstheme="minorHAnsi"/>
          <w:b/>
          <w:sz w:val="24"/>
          <w:szCs w:val="24"/>
          <w:lang w:val="sr-Cyrl-CS"/>
        </w:rPr>
        <w:t xml:space="preserve">Бањалука, </w:t>
      </w:r>
      <w:r w:rsidR="00407E57" w:rsidRPr="00407E57">
        <w:rPr>
          <w:rFonts w:asciiTheme="minorHAnsi" w:hAnsiTheme="minorHAnsi" w:cstheme="minorHAnsi"/>
          <w:b/>
          <w:sz w:val="24"/>
          <w:szCs w:val="24"/>
          <w:lang w:val="sr-Cyrl-CS"/>
        </w:rPr>
        <w:t>15.</w:t>
      </w:r>
      <w:r w:rsidRPr="00407E57">
        <w:rPr>
          <w:rFonts w:asciiTheme="minorHAnsi" w:hAnsiTheme="minorHAnsi" w:cstheme="minorHAnsi"/>
          <w:b/>
          <w:sz w:val="24"/>
          <w:szCs w:val="24"/>
          <w:lang w:val="sr-Cyrl-CS"/>
        </w:rPr>
        <w:t>новембар 2011.</w:t>
      </w: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ind w:firstLine="680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07E57">
        <w:rPr>
          <w:rFonts w:asciiTheme="minorHAnsi" w:hAnsiTheme="minorHAnsi" w:cstheme="minorHAnsi"/>
          <w:sz w:val="24"/>
          <w:szCs w:val="24"/>
          <w:lang w:val="sr-Cyrl-BA"/>
        </w:rPr>
        <w:t xml:space="preserve">Републички завод за заштиту културно-историјског и природног </w:t>
      </w:r>
      <w:r w:rsidRPr="00407E57">
        <w:rPr>
          <w:rFonts w:asciiTheme="minorHAnsi" w:hAnsiTheme="minorHAnsi" w:cstheme="minorHAnsi"/>
          <w:sz w:val="24"/>
          <w:szCs w:val="24"/>
          <w:lang w:val="ru-RU"/>
        </w:rPr>
        <w:t>н</w:t>
      </w:r>
      <w:r w:rsidRPr="00407E57">
        <w:rPr>
          <w:rFonts w:asciiTheme="minorHAnsi" w:hAnsiTheme="minorHAnsi" w:cstheme="minorHAnsi"/>
          <w:sz w:val="24"/>
          <w:szCs w:val="24"/>
          <w:lang w:val="sr-Cyrl-BA"/>
        </w:rPr>
        <w:t>асљеђа предлаже стављање под заштиту „</w:t>
      </w:r>
      <w:r w:rsidRPr="00407E57">
        <w:rPr>
          <w:rFonts w:asciiTheme="minorHAnsi" w:hAnsiTheme="minorHAnsi" w:cstheme="minorHAnsi"/>
          <w:sz w:val="24"/>
          <w:szCs w:val="24"/>
          <w:lang w:val="ru-RU"/>
        </w:rPr>
        <w:t>Прашум</w:t>
      </w:r>
      <w:r w:rsidRPr="00407E57">
        <w:rPr>
          <w:rFonts w:asciiTheme="minorHAnsi" w:hAnsiTheme="minorHAnsi" w:cstheme="minorHAnsi"/>
          <w:sz w:val="24"/>
          <w:szCs w:val="24"/>
          <w:lang w:val="sr-Cyrl-RS"/>
        </w:rPr>
        <w:t>у</w:t>
      </w:r>
      <w:r w:rsidRPr="00407E57">
        <w:rPr>
          <w:rFonts w:asciiTheme="minorHAnsi" w:hAnsiTheme="minorHAnsi" w:cstheme="minorHAnsi"/>
          <w:sz w:val="24"/>
          <w:szCs w:val="24"/>
          <w:lang w:val="ru-RU"/>
        </w:rPr>
        <w:t xml:space="preserve"> Јањ</w:t>
      </w:r>
      <w:r w:rsidRPr="00407E57">
        <w:rPr>
          <w:rFonts w:asciiTheme="minorHAnsi" w:hAnsiTheme="minorHAnsi" w:cstheme="minorHAnsi"/>
          <w:sz w:val="24"/>
          <w:szCs w:val="24"/>
          <w:lang w:val="sr-Cyrl-BA"/>
        </w:rPr>
        <w:t xml:space="preserve">“, општина Шипово у категорији строги резерват природе (члан 26. Закона о заштити природе - </w:t>
      </w:r>
      <w:r w:rsidRPr="00407E57">
        <w:rPr>
          <w:rFonts w:asciiTheme="minorHAnsi" w:hAnsiTheme="minorHAnsi" w:cstheme="minorHAnsi"/>
          <w:i/>
          <w:sz w:val="24"/>
          <w:szCs w:val="24"/>
          <w:lang w:val="sr-Cyrl-BA"/>
        </w:rPr>
        <w:t>Службени гласник Републике Српске</w:t>
      </w:r>
      <w:r w:rsidRPr="00407E57">
        <w:rPr>
          <w:rFonts w:asciiTheme="minorHAnsi" w:hAnsiTheme="minorHAnsi" w:cstheme="minorHAnsi"/>
          <w:sz w:val="24"/>
          <w:szCs w:val="24"/>
          <w:lang w:val="sr-Cyrl-BA"/>
        </w:rPr>
        <w:t xml:space="preserve">, 113/08)    </w:t>
      </w:r>
    </w:p>
    <w:p w:rsidR="009650DE" w:rsidRPr="00407E57" w:rsidRDefault="009650DE" w:rsidP="009650DE">
      <w:pPr>
        <w:ind w:firstLine="680"/>
        <w:jc w:val="both"/>
        <w:rPr>
          <w:rFonts w:asciiTheme="minorHAnsi" w:hAnsiTheme="minorHAnsi" w:cstheme="minorHAnsi"/>
          <w:spacing w:val="-4"/>
          <w:sz w:val="24"/>
          <w:szCs w:val="24"/>
          <w:lang w:val="sr-Cyrl-BA"/>
        </w:rPr>
      </w:pPr>
      <w:r w:rsidRPr="00407E57">
        <w:rPr>
          <w:rFonts w:asciiTheme="minorHAnsi" w:hAnsiTheme="minorHAnsi" w:cstheme="minorHAnsi"/>
          <w:spacing w:val="-4"/>
          <w:sz w:val="24"/>
          <w:szCs w:val="24"/>
          <w:lang w:val="sr-Cyrl-BA"/>
        </w:rPr>
        <w:t>Правна основа за доношење акта о стављању под заштиту природног добра садржана је у чла</w:t>
      </w:r>
      <w:r w:rsidR="00464572" w:rsidRPr="00407E57">
        <w:rPr>
          <w:rFonts w:asciiTheme="minorHAnsi" w:hAnsiTheme="minorHAnsi" w:cstheme="minorHAnsi"/>
          <w:spacing w:val="-4"/>
          <w:sz w:val="24"/>
          <w:szCs w:val="24"/>
          <w:lang w:val="sr-Cyrl-BA"/>
        </w:rPr>
        <w:softHyphen/>
      </w:r>
      <w:r w:rsidRPr="00407E57">
        <w:rPr>
          <w:rFonts w:asciiTheme="minorHAnsi" w:hAnsiTheme="minorHAnsi" w:cstheme="minorHAnsi"/>
          <w:spacing w:val="-4"/>
          <w:sz w:val="24"/>
          <w:szCs w:val="24"/>
          <w:lang w:val="sr-Cyrl-BA"/>
        </w:rPr>
        <w:t>ну 38., став 6. Закона о заштити природе, према коме министар</w:t>
      </w:r>
      <w:r w:rsidRPr="00407E57">
        <w:rPr>
          <w:rFonts w:asciiTheme="minorHAnsi" w:hAnsiTheme="minorHAnsi" w:cstheme="minorHAnsi"/>
          <w:spacing w:val="-4"/>
          <w:sz w:val="24"/>
          <w:szCs w:val="24"/>
          <w:lang w:val="sr-Cyrl-BA"/>
        </w:rPr>
        <w:softHyphen/>
        <w:t>ство надлежно за заштиту животне средине, на основу стручног вредновања и про</w:t>
      </w:r>
      <w:r w:rsidRPr="00407E57">
        <w:rPr>
          <w:rFonts w:asciiTheme="minorHAnsi" w:hAnsiTheme="minorHAnsi" w:cstheme="minorHAnsi"/>
          <w:spacing w:val="-4"/>
          <w:sz w:val="24"/>
          <w:szCs w:val="24"/>
          <w:lang w:val="sr-Cyrl-BA"/>
        </w:rPr>
        <w:softHyphen/>
        <w:t>цјене суштинских вриједности, функције и угроже</w:t>
      </w:r>
      <w:r w:rsidR="00464572" w:rsidRPr="00407E57">
        <w:rPr>
          <w:rFonts w:asciiTheme="minorHAnsi" w:hAnsiTheme="minorHAnsi" w:cstheme="minorHAnsi"/>
          <w:spacing w:val="-4"/>
          <w:sz w:val="24"/>
          <w:szCs w:val="24"/>
          <w:lang w:val="sr-Cyrl-BA"/>
        </w:rPr>
        <w:softHyphen/>
      </w:r>
      <w:r w:rsidRPr="00407E57">
        <w:rPr>
          <w:rFonts w:asciiTheme="minorHAnsi" w:hAnsiTheme="minorHAnsi" w:cstheme="minorHAnsi"/>
          <w:spacing w:val="-4"/>
          <w:sz w:val="24"/>
          <w:szCs w:val="24"/>
          <w:lang w:val="sr-Cyrl-BA"/>
        </w:rPr>
        <w:t>но</w:t>
      </w:r>
      <w:r w:rsidR="00464572" w:rsidRPr="00407E57">
        <w:rPr>
          <w:rFonts w:asciiTheme="minorHAnsi" w:hAnsiTheme="minorHAnsi" w:cstheme="minorHAnsi"/>
          <w:spacing w:val="-4"/>
          <w:sz w:val="24"/>
          <w:szCs w:val="24"/>
          <w:lang w:val="sr-Cyrl-BA"/>
        </w:rPr>
        <w:softHyphen/>
      </w:r>
      <w:r w:rsidRPr="00407E57">
        <w:rPr>
          <w:rFonts w:asciiTheme="minorHAnsi" w:hAnsiTheme="minorHAnsi" w:cstheme="minorHAnsi"/>
          <w:spacing w:val="-4"/>
          <w:sz w:val="24"/>
          <w:szCs w:val="24"/>
          <w:lang w:val="sr-Cyrl-BA"/>
        </w:rPr>
        <w:t>сти подручја садржаних у сту</w:t>
      </w:r>
      <w:r w:rsidRPr="00407E57">
        <w:rPr>
          <w:rFonts w:asciiTheme="minorHAnsi" w:hAnsiTheme="minorHAnsi" w:cstheme="minorHAnsi"/>
          <w:spacing w:val="-4"/>
          <w:sz w:val="24"/>
          <w:szCs w:val="24"/>
          <w:lang w:val="sr-Cyrl-BA"/>
        </w:rPr>
        <w:softHyphen/>
        <w:t>дији, припрема приједлог акта о проглашењу заштићеног природног добра.</w:t>
      </w:r>
    </w:p>
    <w:p w:rsidR="009650DE" w:rsidRPr="00407E57" w:rsidRDefault="009650DE" w:rsidP="009650DE">
      <w:pPr>
        <w:ind w:firstLine="680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07E57">
        <w:rPr>
          <w:rFonts w:asciiTheme="minorHAnsi" w:hAnsiTheme="minorHAnsi" w:cstheme="minorHAnsi"/>
          <w:sz w:val="24"/>
          <w:szCs w:val="24"/>
          <w:lang w:val="sr-Cyrl-BA"/>
        </w:rPr>
        <w:t>Елаборат за заштиту природног добра строги резерват при</w:t>
      </w:r>
      <w:r w:rsidRPr="00407E57">
        <w:rPr>
          <w:rFonts w:asciiTheme="minorHAnsi" w:hAnsiTheme="minorHAnsi" w:cstheme="minorHAnsi"/>
          <w:sz w:val="24"/>
          <w:szCs w:val="24"/>
          <w:lang w:val="sr-Cyrl-BA"/>
        </w:rPr>
        <w:softHyphen/>
        <w:t>роде „Прашума Јањ“, општина Шипово, урадио је Републички завод за заштиту кул</w:t>
      </w:r>
      <w:r w:rsidRPr="00407E57">
        <w:rPr>
          <w:rFonts w:asciiTheme="minorHAnsi" w:hAnsiTheme="minorHAnsi" w:cstheme="minorHAnsi"/>
          <w:sz w:val="24"/>
          <w:szCs w:val="24"/>
          <w:lang w:val="sr-Cyrl-BA"/>
        </w:rPr>
        <w:softHyphen/>
        <w:t xml:space="preserve">турно-историјског и природног наслеђа Републике Српске.    </w:t>
      </w:r>
    </w:p>
    <w:p w:rsidR="009650DE" w:rsidRPr="00407E57" w:rsidRDefault="009650DE" w:rsidP="009650DE">
      <w:pPr>
        <w:ind w:firstLine="680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ind w:firstLine="680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ind w:firstLine="680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ind w:left="1440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ind w:left="1440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ind w:left="1440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ind w:left="1440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ind w:left="1440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ind w:left="1440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right"/>
        <w:rPr>
          <w:rFonts w:asciiTheme="minorHAnsi" w:hAnsiTheme="minorHAnsi" w:cstheme="minorHAnsi"/>
          <w:b/>
          <w:sz w:val="24"/>
          <w:szCs w:val="24"/>
          <w:lang w:val="sr-Cyrl-BA"/>
        </w:rPr>
      </w:pPr>
      <w:r w:rsidRPr="00407E57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ДИРЕКТОР  </w:t>
      </w: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07E57">
        <w:rPr>
          <w:rFonts w:asciiTheme="minorHAnsi" w:hAnsiTheme="minorHAnsi" w:cstheme="minorHAnsi"/>
          <w:sz w:val="24"/>
          <w:szCs w:val="24"/>
          <w:lang w:val="sr-Cyrl-BA"/>
        </w:rPr>
        <w:t xml:space="preserve">                                                                   </w:t>
      </w: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right"/>
        <w:rPr>
          <w:rFonts w:asciiTheme="minorHAnsi" w:hAnsiTheme="minorHAnsi" w:cstheme="minorHAnsi"/>
          <w:b/>
          <w:sz w:val="24"/>
          <w:szCs w:val="24"/>
          <w:lang w:val="sr-Cyrl-BA"/>
        </w:rPr>
      </w:pPr>
      <w:r w:rsidRPr="00407E57">
        <w:rPr>
          <w:rFonts w:asciiTheme="minorHAnsi" w:hAnsiTheme="minorHAnsi" w:cstheme="minorHAnsi"/>
          <w:sz w:val="24"/>
          <w:szCs w:val="24"/>
          <w:lang w:val="sr-Cyrl-BA"/>
        </w:rPr>
        <w:t xml:space="preserve">                                                                               </w:t>
      </w:r>
      <w:r w:rsidRPr="00407E57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    Горан  Милојевић, дипл.инж.арх.</w:t>
      </w: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9650DE" w:rsidRPr="00407E57" w:rsidRDefault="009650DE" w:rsidP="009650DE">
      <w:pPr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07E57">
        <w:rPr>
          <w:rFonts w:asciiTheme="minorHAnsi" w:hAnsiTheme="minorHAnsi" w:cstheme="minorHAnsi"/>
          <w:sz w:val="24"/>
          <w:szCs w:val="24"/>
          <w:lang w:val="sr-Cyrl-BA"/>
        </w:rPr>
        <w:t xml:space="preserve">                                </w:t>
      </w:r>
    </w:p>
    <w:tbl>
      <w:tblPr>
        <w:tblW w:w="9835" w:type="dxa"/>
        <w:tblLook w:val="01E0" w:firstRow="1" w:lastRow="1" w:firstColumn="1" w:lastColumn="1" w:noHBand="0" w:noVBand="0"/>
      </w:tblPr>
      <w:tblGrid>
        <w:gridCol w:w="3565"/>
        <w:gridCol w:w="6270"/>
      </w:tblGrid>
      <w:tr w:rsidR="009650DE" w:rsidRPr="00407E57" w:rsidTr="00C97292">
        <w:trPr>
          <w:trHeight w:val="878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CS"/>
              </w:rPr>
            </w:pPr>
            <w:r w:rsidRPr="00407E57">
              <w:rPr>
                <w:rFonts w:asciiTheme="minorHAnsi" w:hAnsiTheme="minorHAnsi" w:cstheme="minorHAnsi"/>
                <w:sz w:val="24"/>
                <w:szCs w:val="24"/>
                <w:lang w:val="sr-Cyrl-CS"/>
              </w:rPr>
              <w:t>ПРЕДЛАГАЧ:</w:t>
            </w: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>Републички завод за заштиту културно-</w:t>
            </w:r>
          </w:p>
          <w:p w:rsidR="009650DE" w:rsidRPr="00407E57" w:rsidRDefault="009650DE" w:rsidP="00C97292">
            <w:pPr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>историјског и природног наслеђа РС</w:t>
            </w:r>
          </w:p>
          <w:p w:rsidR="009650DE" w:rsidRPr="00407E57" w:rsidRDefault="009650DE" w:rsidP="00C97292">
            <w:pPr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>Бања Лука</w:t>
            </w:r>
          </w:p>
        </w:tc>
      </w:tr>
      <w:tr w:rsidR="009650DE" w:rsidRPr="00407E57" w:rsidTr="005420C5">
        <w:trPr>
          <w:trHeight w:val="1044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</w:tr>
      <w:tr w:rsidR="009650DE" w:rsidRPr="00407E57" w:rsidTr="005420C5">
        <w:trPr>
          <w:trHeight w:val="1154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  <w:t>ЕЛАБОРАТ:</w:t>
            </w: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  <w:t xml:space="preserve">ПРИЈЕДЛОГ ЗА ЗАШТИТУ СТРОГОГ РЕЗЕРВАТА ПРИРОДЕ </w:t>
            </w:r>
          </w:p>
          <w:p w:rsidR="009650DE" w:rsidRPr="00407E57" w:rsidRDefault="009650DE" w:rsidP="00C97292">
            <w:pPr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  <w:t>„ПРЕШУМА ЈАЊ“</w:t>
            </w:r>
          </w:p>
          <w:p w:rsidR="009650DE" w:rsidRPr="00407E57" w:rsidRDefault="009650DE" w:rsidP="00C97292">
            <w:pPr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</w:pPr>
          </w:p>
          <w:p w:rsidR="009650DE" w:rsidRPr="00407E57" w:rsidRDefault="009650DE" w:rsidP="00C97292">
            <w:pPr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  <w:t xml:space="preserve"> </w:t>
            </w:r>
          </w:p>
          <w:p w:rsidR="005420C5" w:rsidRPr="00407E57" w:rsidRDefault="005420C5" w:rsidP="00C97292">
            <w:pPr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</w:pPr>
          </w:p>
          <w:p w:rsidR="005420C5" w:rsidRPr="00407E57" w:rsidRDefault="005420C5" w:rsidP="00C97292">
            <w:pPr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</w:pPr>
          </w:p>
          <w:p w:rsidR="005420C5" w:rsidRPr="00407E57" w:rsidRDefault="005420C5" w:rsidP="00C97292">
            <w:pPr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</w:pPr>
          </w:p>
          <w:p w:rsidR="009650DE" w:rsidRPr="00407E57" w:rsidRDefault="009650DE" w:rsidP="00C97292">
            <w:pPr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</w:pPr>
          </w:p>
        </w:tc>
      </w:tr>
      <w:tr w:rsidR="009650DE" w:rsidRPr="00407E57" w:rsidTr="005420C5">
        <w:trPr>
          <w:trHeight w:val="864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9650DE" w:rsidRPr="00407E57" w:rsidRDefault="005420C5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>ИСТРАЖИВАЊЕ:</w:t>
            </w:r>
          </w:p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9650DE" w:rsidRPr="00407E57" w:rsidRDefault="005420C5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>Проф. др Зоран Маунага</w:t>
            </w:r>
          </w:p>
          <w:p w:rsidR="005420C5" w:rsidRPr="00407E57" w:rsidRDefault="005420C5" w:rsidP="005420C5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>(Студија: „Прашуме Јањ и Лом“)</w:t>
            </w:r>
          </w:p>
          <w:p w:rsidR="005420C5" w:rsidRPr="00407E57" w:rsidRDefault="005420C5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</w:tr>
      <w:tr w:rsidR="009650DE" w:rsidRPr="00407E57" w:rsidTr="005420C5">
        <w:trPr>
          <w:trHeight w:val="810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5420C5" w:rsidRPr="00407E57" w:rsidRDefault="005420C5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</w:tr>
      <w:tr w:rsidR="009650DE" w:rsidRPr="00407E57" w:rsidTr="005420C5">
        <w:trPr>
          <w:trHeight w:val="286"/>
        </w:trPr>
        <w:tc>
          <w:tcPr>
            <w:tcW w:w="3565" w:type="dxa"/>
            <w:shd w:val="clear" w:color="auto" w:fill="auto"/>
          </w:tcPr>
          <w:p w:rsidR="009650DE" w:rsidRPr="00407E57" w:rsidRDefault="005420C5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>ОБРАЂИВАЧИ</w:t>
            </w:r>
            <w:r w:rsidR="009650DE"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>:</w:t>
            </w: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>Јелена Кадић, дипл. инж. пејз. арх.</w:t>
            </w:r>
          </w:p>
        </w:tc>
      </w:tr>
      <w:tr w:rsidR="009650DE" w:rsidRPr="00407E57" w:rsidTr="005420C5">
        <w:trPr>
          <w:trHeight w:val="198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</w:tr>
      <w:tr w:rsidR="009650DE" w:rsidRPr="00407E57" w:rsidTr="005420C5">
        <w:trPr>
          <w:trHeight w:val="286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5420C5" w:rsidP="005420C5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 xml:space="preserve">Проф. др </w:t>
            </w:r>
            <w:r w:rsidR="009650DE"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 xml:space="preserve">Слађана Петронић, биолог </w:t>
            </w:r>
          </w:p>
        </w:tc>
      </w:tr>
      <w:tr w:rsidR="009650DE" w:rsidRPr="00407E57" w:rsidTr="005420C5">
        <w:trPr>
          <w:trHeight w:val="60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</w:tr>
      <w:tr w:rsidR="009650DE" w:rsidRPr="00407E57" w:rsidTr="005420C5">
        <w:trPr>
          <w:trHeight w:val="286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>Драган Ковачевић, дипл. инж. шум.</w:t>
            </w:r>
          </w:p>
        </w:tc>
      </w:tr>
      <w:tr w:rsidR="009650DE" w:rsidRPr="00407E57" w:rsidTr="005420C5">
        <w:trPr>
          <w:trHeight w:val="144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</w:tr>
      <w:tr w:rsidR="009650DE" w:rsidRPr="00407E57" w:rsidTr="005420C5">
        <w:trPr>
          <w:trHeight w:val="286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>Горан Панић, дипл. географ</w:t>
            </w:r>
          </w:p>
        </w:tc>
      </w:tr>
      <w:tr w:rsidR="009650DE" w:rsidRPr="00407E57" w:rsidTr="005420C5">
        <w:trPr>
          <w:trHeight w:val="60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</w:tr>
      <w:tr w:rsidR="009650DE" w:rsidRPr="00407E57" w:rsidTr="005420C5">
        <w:trPr>
          <w:trHeight w:val="286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>Дејан Радошевић, дипл. еколог</w:t>
            </w:r>
          </w:p>
        </w:tc>
      </w:tr>
      <w:tr w:rsidR="009650DE" w:rsidRPr="00407E57" w:rsidTr="005420C5">
        <w:trPr>
          <w:trHeight w:val="117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</w:tr>
      <w:tr w:rsidR="009650DE" w:rsidRPr="00407E57" w:rsidTr="005420C5">
        <w:trPr>
          <w:trHeight w:val="286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sz w:val="24"/>
                <w:szCs w:val="24"/>
                <w:lang w:val="sr-Cyrl-BA"/>
              </w:rPr>
              <w:t>Сара Тодоровић, дипл. биолог – спољни сарадник</w:t>
            </w:r>
          </w:p>
        </w:tc>
      </w:tr>
      <w:tr w:rsidR="009650DE" w:rsidRPr="00407E57" w:rsidTr="005420C5">
        <w:trPr>
          <w:trHeight w:val="1188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5420C5" w:rsidRPr="00407E57" w:rsidRDefault="005420C5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5420C5" w:rsidRPr="00407E57" w:rsidRDefault="005420C5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5420C5" w:rsidRPr="00407E57" w:rsidRDefault="005420C5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  <w:p w:rsidR="005420C5" w:rsidRPr="00407E57" w:rsidRDefault="005420C5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</w:tr>
      <w:tr w:rsidR="009650DE" w:rsidRPr="00407E57" w:rsidTr="005420C5">
        <w:trPr>
          <w:trHeight w:val="296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right"/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  <w:t xml:space="preserve">ДИРЕКТОР    </w:t>
            </w:r>
          </w:p>
        </w:tc>
      </w:tr>
      <w:tr w:rsidR="009650DE" w:rsidRPr="00407E57" w:rsidTr="005420C5">
        <w:trPr>
          <w:trHeight w:val="286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</w:tr>
      <w:tr w:rsidR="009650DE" w:rsidRPr="00407E57" w:rsidTr="005420C5">
        <w:trPr>
          <w:trHeight w:val="286"/>
        </w:trPr>
        <w:tc>
          <w:tcPr>
            <w:tcW w:w="3565" w:type="dxa"/>
            <w:shd w:val="clear" w:color="auto" w:fill="auto"/>
          </w:tcPr>
          <w:p w:rsidR="009650DE" w:rsidRPr="00407E57" w:rsidRDefault="009650DE" w:rsidP="00C9729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sr-Cyrl-BA"/>
              </w:rPr>
            </w:pPr>
          </w:p>
        </w:tc>
        <w:tc>
          <w:tcPr>
            <w:tcW w:w="6270" w:type="dxa"/>
            <w:shd w:val="clear" w:color="auto" w:fill="auto"/>
          </w:tcPr>
          <w:p w:rsidR="009650DE" w:rsidRPr="00407E57" w:rsidRDefault="009650DE" w:rsidP="00C97292">
            <w:pPr>
              <w:jc w:val="right"/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</w:pPr>
            <w:r w:rsidRPr="00407E57">
              <w:rPr>
                <w:rFonts w:asciiTheme="minorHAnsi" w:hAnsiTheme="minorHAnsi" w:cstheme="minorHAnsi"/>
                <w:b/>
                <w:sz w:val="24"/>
                <w:szCs w:val="24"/>
                <w:lang w:val="sr-Cyrl-BA"/>
              </w:rPr>
              <w:t>Горан  Милојевић, дипл.инж.арх.</w:t>
            </w:r>
          </w:p>
        </w:tc>
      </w:tr>
    </w:tbl>
    <w:p w:rsidR="009650DE" w:rsidRPr="00407E57" w:rsidRDefault="009650DE" w:rsidP="00407E57">
      <w:pPr>
        <w:rPr>
          <w:rFonts w:asciiTheme="minorHAnsi" w:hAnsiTheme="minorHAnsi" w:cstheme="minorHAnsi"/>
          <w:b/>
          <w:caps/>
          <w:sz w:val="24"/>
          <w:szCs w:val="24"/>
          <w:lang w:val="sr-Cyrl-CS"/>
        </w:rPr>
      </w:pPr>
      <w:bookmarkStart w:id="0" w:name="_GoBack"/>
      <w:bookmarkEnd w:id="0"/>
    </w:p>
    <w:sectPr w:rsidR="009650DE" w:rsidRPr="00407E57" w:rsidSect="00464572">
      <w:pgSz w:w="11909" w:h="16834" w:code="9"/>
      <w:pgMar w:top="567" w:right="1134" w:bottom="1134" w:left="1134" w:header="3232" w:footer="9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F79" w:rsidRDefault="00B50F79">
      <w:r>
        <w:separator/>
      </w:r>
    </w:p>
  </w:endnote>
  <w:endnote w:type="continuationSeparator" w:id="0">
    <w:p w:rsidR="00B50F79" w:rsidRDefault="00B5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F79" w:rsidRDefault="00B50F79">
      <w:r>
        <w:separator/>
      </w:r>
    </w:p>
  </w:footnote>
  <w:footnote w:type="continuationSeparator" w:id="0">
    <w:p w:rsidR="00B50F79" w:rsidRDefault="00B50F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0DE"/>
    <w:rsid w:val="00015EE7"/>
    <w:rsid w:val="0001636F"/>
    <w:rsid w:val="00034163"/>
    <w:rsid w:val="00054746"/>
    <w:rsid w:val="00066B8B"/>
    <w:rsid w:val="000B3713"/>
    <w:rsid w:val="000C3062"/>
    <w:rsid w:val="000E20AE"/>
    <w:rsid w:val="000E25AD"/>
    <w:rsid w:val="000E3C9D"/>
    <w:rsid w:val="0011275D"/>
    <w:rsid w:val="00115EA8"/>
    <w:rsid w:val="00125F6C"/>
    <w:rsid w:val="0013210E"/>
    <w:rsid w:val="001404FE"/>
    <w:rsid w:val="00152847"/>
    <w:rsid w:val="001669A8"/>
    <w:rsid w:val="0017384E"/>
    <w:rsid w:val="00184A1D"/>
    <w:rsid w:val="0019785B"/>
    <w:rsid w:val="001B35BE"/>
    <w:rsid w:val="001B6C6D"/>
    <w:rsid w:val="001C0621"/>
    <w:rsid w:val="002064DA"/>
    <w:rsid w:val="00232459"/>
    <w:rsid w:val="002341BE"/>
    <w:rsid w:val="0023455C"/>
    <w:rsid w:val="00242563"/>
    <w:rsid w:val="002678AC"/>
    <w:rsid w:val="002A00C7"/>
    <w:rsid w:val="002A6071"/>
    <w:rsid w:val="002A7D28"/>
    <w:rsid w:val="002B649A"/>
    <w:rsid w:val="002D2808"/>
    <w:rsid w:val="002D3FA8"/>
    <w:rsid w:val="002E4839"/>
    <w:rsid w:val="003065B2"/>
    <w:rsid w:val="00313242"/>
    <w:rsid w:val="0031479B"/>
    <w:rsid w:val="00327CF8"/>
    <w:rsid w:val="003503D9"/>
    <w:rsid w:val="00350888"/>
    <w:rsid w:val="00383CA0"/>
    <w:rsid w:val="003A7F0E"/>
    <w:rsid w:val="003C1C2A"/>
    <w:rsid w:val="003C4A1B"/>
    <w:rsid w:val="003E016B"/>
    <w:rsid w:val="003F2AE9"/>
    <w:rsid w:val="00401DD1"/>
    <w:rsid w:val="00407E57"/>
    <w:rsid w:val="00417103"/>
    <w:rsid w:val="00423540"/>
    <w:rsid w:val="00434432"/>
    <w:rsid w:val="00445D6D"/>
    <w:rsid w:val="00457514"/>
    <w:rsid w:val="00464572"/>
    <w:rsid w:val="004833B9"/>
    <w:rsid w:val="0049037F"/>
    <w:rsid w:val="004916B6"/>
    <w:rsid w:val="00491A35"/>
    <w:rsid w:val="004A7006"/>
    <w:rsid w:val="004C3335"/>
    <w:rsid w:val="004C6B4F"/>
    <w:rsid w:val="004F0CFB"/>
    <w:rsid w:val="004F2601"/>
    <w:rsid w:val="004F2E25"/>
    <w:rsid w:val="004F42F1"/>
    <w:rsid w:val="004F5253"/>
    <w:rsid w:val="005227D0"/>
    <w:rsid w:val="005420C5"/>
    <w:rsid w:val="00543F9C"/>
    <w:rsid w:val="0055314B"/>
    <w:rsid w:val="00557333"/>
    <w:rsid w:val="0057632F"/>
    <w:rsid w:val="005B54B3"/>
    <w:rsid w:val="005C06BA"/>
    <w:rsid w:val="005C60E2"/>
    <w:rsid w:val="005D4303"/>
    <w:rsid w:val="005D7700"/>
    <w:rsid w:val="005E517A"/>
    <w:rsid w:val="005F51C5"/>
    <w:rsid w:val="00601BA5"/>
    <w:rsid w:val="00621FEE"/>
    <w:rsid w:val="00631EFB"/>
    <w:rsid w:val="00641B0B"/>
    <w:rsid w:val="00664873"/>
    <w:rsid w:val="006840AE"/>
    <w:rsid w:val="006845DE"/>
    <w:rsid w:val="00690571"/>
    <w:rsid w:val="00694E74"/>
    <w:rsid w:val="006A3A50"/>
    <w:rsid w:val="006A7BD5"/>
    <w:rsid w:val="007012E8"/>
    <w:rsid w:val="00715396"/>
    <w:rsid w:val="00722940"/>
    <w:rsid w:val="007272E1"/>
    <w:rsid w:val="007313BF"/>
    <w:rsid w:val="007319A1"/>
    <w:rsid w:val="00736F03"/>
    <w:rsid w:val="00753063"/>
    <w:rsid w:val="00760405"/>
    <w:rsid w:val="0076689E"/>
    <w:rsid w:val="00781EE7"/>
    <w:rsid w:val="00797488"/>
    <w:rsid w:val="007A2606"/>
    <w:rsid w:val="007A3106"/>
    <w:rsid w:val="007B5613"/>
    <w:rsid w:val="007C78B4"/>
    <w:rsid w:val="007F625E"/>
    <w:rsid w:val="00800423"/>
    <w:rsid w:val="00814ABF"/>
    <w:rsid w:val="00827467"/>
    <w:rsid w:val="00836024"/>
    <w:rsid w:val="008468A1"/>
    <w:rsid w:val="008671A8"/>
    <w:rsid w:val="00877E5E"/>
    <w:rsid w:val="008A7E63"/>
    <w:rsid w:val="008B49E3"/>
    <w:rsid w:val="008E1FE4"/>
    <w:rsid w:val="008E7ED3"/>
    <w:rsid w:val="009260A6"/>
    <w:rsid w:val="009622FB"/>
    <w:rsid w:val="009650DE"/>
    <w:rsid w:val="00985D28"/>
    <w:rsid w:val="009904A1"/>
    <w:rsid w:val="009C2A35"/>
    <w:rsid w:val="009C6131"/>
    <w:rsid w:val="009D6BAE"/>
    <w:rsid w:val="009E435A"/>
    <w:rsid w:val="009E4E18"/>
    <w:rsid w:val="009F2BB2"/>
    <w:rsid w:val="00A04E69"/>
    <w:rsid w:val="00A22C08"/>
    <w:rsid w:val="00A428F4"/>
    <w:rsid w:val="00A550BD"/>
    <w:rsid w:val="00A55F04"/>
    <w:rsid w:val="00A62B58"/>
    <w:rsid w:val="00A823B6"/>
    <w:rsid w:val="00A8655D"/>
    <w:rsid w:val="00AA02B5"/>
    <w:rsid w:val="00AA1D85"/>
    <w:rsid w:val="00AA6308"/>
    <w:rsid w:val="00AB30C6"/>
    <w:rsid w:val="00AC5790"/>
    <w:rsid w:val="00AE05B9"/>
    <w:rsid w:val="00AF3850"/>
    <w:rsid w:val="00AF4504"/>
    <w:rsid w:val="00B07BC4"/>
    <w:rsid w:val="00B15D82"/>
    <w:rsid w:val="00B22F51"/>
    <w:rsid w:val="00B31521"/>
    <w:rsid w:val="00B34702"/>
    <w:rsid w:val="00B50F79"/>
    <w:rsid w:val="00B53C7D"/>
    <w:rsid w:val="00BA2248"/>
    <w:rsid w:val="00BC089C"/>
    <w:rsid w:val="00BC5105"/>
    <w:rsid w:val="00C16FA6"/>
    <w:rsid w:val="00C22D2F"/>
    <w:rsid w:val="00C25EEF"/>
    <w:rsid w:val="00C2630F"/>
    <w:rsid w:val="00C3654E"/>
    <w:rsid w:val="00C42FCA"/>
    <w:rsid w:val="00C44A7A"/>
    <w:rsid w:val="00C50CA8"/>
    <w:rsid w:val="00C61D7C"/>
    <w:rsid w:val="00C71D80"/>
    <w:rsid w:val="00C8188C"/>
    <w:rsid w:val="00C902B9"/>
    <w:rsid w:val="00C97292"/>
    <w:rsid w:val="00CA2EF8"/>
    <w:rsid w:val="00CB4E4E"/>
    <w:rsid w:val="00CD5CFF"/>
    <w:rsid w:val="00CD614A"/>
    <w:rsid w:val="00CD68A8"/>
    <w:rsid w:val="00CF0F39"/>
    <w:rsid w:val="00CF7A26"/>
    <w:rsid w:val="00D049F6"/>
    <w:rsid w:val="00D05C2A"/>
    <w:rsid w:val="00D14A9D"/>
    <w:rsid w:val="00D20A66"/>
    <w:rsid w:val="00D22601"/>
    <w:rsid w:val="00D45909"/>
    <w:rsid w:val="00D464FB"/>
    <w:rsid w:val="00D640B8"/>
    <w:rsid w:val="00DA7114"/>
    <w:rsid w:val="00DB492D"/>
    <w:rsid w:val="00DD3A75"/>
    <w:rsid w:val="00DD5BFA"/>
    <w:rsid w:val="00DF663D"/>
    <w:rsid w:val="00E029CE"/>
    <w:rsid w:val="00E14305"/>
    <w:rsid w:val="00E36AFF"/>
    <w:rsid w:val="00E6240D"/>
    <w:rsid w:val="00E63581"/>
    <w:rsid w:val="00E67B58"/>
    <w:rsid w:val="00E76E7F"/>
    <w:rsid w:val="00E96839"/>
    <w:rsid w:val="00EC7EC1"/>
    <w:rsid w:val="00ED430F"/>
    <w:rsid w:val="00EE7246"/>
    <w:rsid w:val="00F0295C"/>
    <w:rsid w:val="00F0602E"/>
    <w:rsid w:val="00F101FC"/>
    <w:rsid w:val="00F10ADB"/>
    <w:rsid w:val="00F125A5"/>
    <w:rsid w:val="00F233DD"/>
    <w:rsid w:val="00F45998"/>
    <w:rsid w:val="00F63927"/>
    <w:rsid w:val="00FA1A90"/>
    <w:rsid w:val="00FB2E35"/>
    <w:rsid w:val="00FC0018"/>
    <w:rsid w:val="00FC0059"/>
    <w:rsid w:val="00FD077B"/>
    <w:rsid w:val="00FD1E80"/>
    <w:rsid w:val="00FD2F62"/>
    <w:rsid w:val="00FD38D7"/>
    <w:rsid w:val="00FE6F65"/>
    <w:rsid w:val="00FF233E"/>
    <w:rsid w:val="00FF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noProof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D07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D077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65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407E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7E57"/>
    <w:rPr>
      <w:rFonts w:ascii="Tahoma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noProof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D07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D077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65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407E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7E57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memorandu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22</TotalTime>
  <Pages>3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ZZS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Dragan Kovacevic</cp:lastModifiedBy>
  <cp:revision>3</cp:revision>
  <cp:lastPrinted>2011-11-15T11:45:00Z</cp:lastPrinted>
  <dcterms:created xsi:type="dcterms:W3CDTF">2011-11-11T11:07:00Z</dcterms:created>
  <dcterms:modified xsi:type="dcterms:W3CDTF">2011-11-15T12:00:00Z</dcterms:modified>
</cp:coreProperties>
</file>